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ABA" w:rsidRDefault="00C94ABA">
      <w:pPr>
        <w:rPr>
          <w:rFonts w:ascii="宋体" w:hAnsi="宋体"/>
          <w:szCs w:val="36"/>
        </w:rPr>
      </w:pPr>
    </w:p>
    <w:p w:rsidR="00C94ABA" w:rsidRDefault="00C94ABA">
      <w:pPr>
        <w:jc w:val="center"/>
        <w:rPr>
          <w:rFonts w:ascii="仿宋_GB2312" w:eastAsia="仿宋_GB2312" w:hAnsi="宋体"/>
          <w:b/>
          <w:sz w:val="32"/>
          <w:szCs w:val="32"/>
        </w:rPr>
      </w:pPr>
    </w:p>
    <w:p w:rsidR="00C94ABA" w:rsidRDefault="00C94ABA">
      <w:pPr>
        <w:jc w:val="center"/>
        <w:rPr>
          <w:rFonts w:ascii="仿宋_GB2312" w:eastAsia="仿宋_GB2312" w:hAnsi="宋体"/>
          <w:b/>
          <w:sz w:val="32"/>
          <w:szCs w:val="32"/>
        </w:rPr>
      </w:pPr>
    </w:p>
    <w:p w:rsidR="00C94ABA" w:rsidRDefault="00BF5A54">
      <w:pPr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中央高校建设世界一流大学（学科）和特色发展</w:t>
      </w:r>
    </w:p>
    <w:p w:rsidR="00C94ABA" w:rsidRDefault="00BF5A54">
      <w:pPr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引导专项资金</w:t>
      </w:r>
      <w:r w:rsidR="00C66F49">
        <w:rPr>
          <w:rFonts w:ascii="仿宋_GB2312" w:eastAsia="仿宋_GB2312" w:hAnsi="宋体" w:hint="eastAsia"/>
          <w:b/>
          <w:sz w:val="32"/>
          <w:szCs w:val="32"/>
        </w:rPr>
        <w:t>项目</w:t>
      </w:r>
      <w:proofErr w:type="gramStart"/>
      <w:r w:rsidR="00A73E18">
        <w:rPr>
          <w:rFonts w:ascii="仿宋_GB2312" w:eastAsia="仿宋_GB2312" w:hAnsi="宋体" w:hint="eastAsia"/>
          <w:b/>
          <w:sz w:val="32"/>
          <w:szCs w:val="32"/>
        </w:rPr>
        <w:t>子活动</w:t>
      </w:r>
      <w:proofErr w:type="gramEnd"/>
      <w:r>
        <w:rPr>
          <w:rFonts w:ascii="仿宋_GB2312" w:eastAsia="仿宋_GB2312" w:hAnsi="宋体" w:hint="eastAsia"/>
          <w:b/>
          <w:sz w:val="32"/>
          <w:szCs w:val="32"/>
        </w:rPr>
        <w:t>申报书</w:t>
      </w:r>
    </w:p>
    <w:p w:rsidR="00C94ABA" w:rsidRPr="00C66F49" w:rsidRDefault="00C94ABA">
      <w:pPr>
        <w:jc w:val="center"/>
        <w:rPr>
          <w:rFonts w:ascii="仿宋_GB2312" w:eastAsia="仿宋_GB2312" w:hAnsi="宋体"/>
          <w:b/>
          <w:sz w:val="32"/>
          <w:szCs w:val="32"/>
        </w:rPr>
      </w:pPr>
    </w:p>
    <w:p w:rsidR="00C94ABA" w:rsidRDefault="00C94ABA">
      <w:pPr>
        <w:jc w:val="center"/>
        <w:rPr>
          <w:rFonts w:ascii="仿宋_GB2312" w:eastAsia="仿宋_GB2312"/>
          <w:sz w:val="32"/>
          <w:szCs w:val="32"/>
        </w:rPr>
      </w:pPr>
    </w:p>
    <w:p w:rsidR="00C94ABA" w:rsidRDefault="00C94ABA">
      <w:pPr>
        <w:jc w:val="center"/>
        <w:rPr>
          <w:rFonts w:ascii="仿宋_GB2312" w:eastAsia="仿宋_GB2312"/>
          <w:sz w:val="32"/>
          <w:szCs w:val="32"/>
        </w:rPr>
      </w:pPr>
    </w:p>
    <w:p w:rsidR="00C94ABA" w:rsidRDefault="00C94ABA">
      <w:pPr>
        <w:jc w:val="center"/>
        <w:rPr>
          <w:rFonts w:ascii="仿宋_GB2312" w:eastAsia="仿宋_GB2312"/>
          <w:sz w:val="32"/>
          <w:szCs w:val="32"/>
        </w:rPr>
      </w:pPr>
    </w:p>
    <w:p w:rsidR="00C94ABA" w:rsidRDefault="00C94ABA">
      <w:pPr>
        <w:jc w:val="center"/>
        <w:rPr>
          <w:rFonts w:ascii="仿宋_GB2312" w:eastAsia="仿宋_GB2312"/>
          <w:sz w:val="32"/>
          <w:szCs w:val="32"/>
        </w:rPr>
      </w:pPr>
    </w:p>
    <w:p w:rsidR="00C94ABA" w:rsidRDefault="00C94ABA">
      <w:pPr>
        <w:jc w:val="center"/>
        <w:rPr>
          <w:rFonts w:ascii="仿宋_GB2312" w:eastAsia="仿宋_GB2312"/>
          <w:sz w:val="32"/>
          <w:szCs w:val="32"/>
        </w:rPr>
      </w:pPr>
    </w:p>
    <w:p w:rsidR="00C94ABA" w:rsidRDefault="00C94ABA">
      <w:pPr>
        <w:jc w:val="center"/>
        <w:rPr>
          <w:rFonts w:ascii="仿宋_GB2312" w:eastAsia="仿宋_GB2312"/>
          <w:sz w:val="32"/>
          <w:szCs w:val="32"/>
        </w:rPr>
      </w:pPr>
    </w:p>
    <w:p w:rsidR="00C94ABA" w:rsidRDefault="00C66F49">
      <w:pPr>
        <w:ind w:firstLineChars="550" w:firstLine="1760"/>
        <w:jc w:val="left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子活动</w:t>
      </w:r>
      <w:proofErr w:type="gramEnd"/>
      <w:r w:rsidR="00BF5A54">
        <w:rPr>
          <w:rFonts w:ascii="仿宋_GB2312" w:eastAsia="仿宋_GB2312" w:hint="eastAsia"/>
          <w:sz w:val="32"/>
          <w:szCs w:val="32"/>
        </w:rPr>
        <w:t>名称：</w:t>
      </w:r>
    </w:p>
    <w:p w:rsidR="00611FFD" w:rsidRDefault="00611FFD">
      <w:pPr>
        <w:ind w:firstLineChars="550" w:firstLine="176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</w:p>
    <w:p w:rsidR="00C94ABA" w:rsidRDefault="00611FFD">
      <w:pPr>
        <w:ind w:firstLineChars="550" w:firstLine="176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</w:t>
      </w:r>
      <w:r w:rsidR="00BF5A54">
        <w:rPr>
          <w:rFonts w:ascii="仿宋_GB2312" w:eastAsia="仿宋_GB2312" w:hint="eastAsia"/>
          <w:sz w:val="32"/>
          <w:szCs w:val="32"/>
        </w:rPr>
        <w:t>单位：</w:t>
      </w:r>
    </w:p>
    <w:p w:rsidR="00C94ABA" w:rsidRDefault="00BF5A54">
      <w:pPr>
        <w:ind w:firstLineChars="550" w:firstLine="176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主管部门：</w:t>
      </w:r>
      <w:r w:rsidR="00C66F49">
        <w:rPr>
          <w:rFonts w:ascii="仿宋_GB2312" w:eastAsia="仿宋_GB2312" w:hint="eastAsia"/>
          <w:sz w:val="32"/>
          <w:szCs w:val="32"/>
        </w:rPr>
        <w:t>教育部</w:t>
      </w:r>
    </w:p>
    <w:p w:rsidR="00C94ABA" w:rsidRDefault="00BF5A54">
      <w:pPr>
        <w:ind w:firstLineChars="550" w:firstLine="1760"/>
        <w:rPr>
          <w:b/>
          <w:sz w:val="36"/>
          <w:szCs w:val="36"/>
        </w:rPr>
      </w:pPr>
      <w:r>
        <w:rPr>
          <w:rFonts w:ascii="仿宋_GB2312" w:eastAsia="仿宋_GB2312" w:hint="eastAsia"/>
          <w:sz w:val="32"/>
          <w:szCs w:val="32"/>
        </w:rPr>
        <w:t xml:space="preserve">申报日期：   年   月   日 </w:t>
      </w:r>
      <w:r>
        <w:rPr>
          <w:rFonts w:hint="eastAsia"/>
          <w:b/>
          <w:sz w:val="36"/>
          <w:szCs w:val="36"/>
        </w:rPr>
        <w:t xml:space="preserve">  </w:t>
      </w:r>
    </w:p>
    <w:p w:rsidR="00C94ABA" w:rsidRDefault="00C94ABA">
      <w:pPr>
        <w:jc w:val="center"/>
        <w:rPr>
          <w:b/>
          <w:sz w:val="36"/>
          <w:szCs w:val="36"/>
        </w:rPr>
      </w:pPr>
    </w:p>
    <w:p w:rsidR="00C94ABA" w:rsidRDefault="00C94ABA">
      <w:pPr>
        <w:jc w:val="center"/>
        <w:rPr>
          <w:b/>
          <w:sz w:val="36"/>
          <w:szCs w:val="36"/>
        </w:rPr>
      </w:pPr>
    </w:p>
    <w:p w:rsidR="00C94ABA" w:rsidRDefault="00C94ABA">
      <w:pPr>
        <w:jc w:val="center"/>
        <w:rPr>
          <w:b/>
          <w:sz w:val="36"/>
          <w:szCs w:val="36"/>
        </w:rPr>
      </w:pPr>
    </w:p>
    <w:p w:rsidR="00C94ABA" w:rsidRDefault="00C94ABA">
      <w:pPr>
        <w:jc w:val="center"/>
        <w:rPr>
          <w:b/>
          <w:sz w:val="36"/>
          <w:szCs w:val="36"/>
        </w:rPr>
      </w:pPr>
    </w:p>
    <w:p w:rsidR="00C94ABA" w:rsidRDefault="00C94ABA">
      <w:pPr>
        <w:jc w:val="center"/>
        <w:rPr>
          <w:b/>
          <w:sz w:val="36"/>
          <w:szCs w:val="36"/>
        </w:rPr>
      </w:pPr>
    </w:p>
    <w:p w:rsidR="00C94ABA" w:rsidRDefault="00C94ABA">
      <w:pPr>
        <w:jc w:val="center"/>
        <w:rPr>
          <w:b/>
          <w:sz w:val="36"/>
          <w:szCs w:val="36"/>
        </w:rPr>
      </w:pPr>
    </w:p>
    <w:p w:rsidR="00C94ABA" w:rsidRDefault="00C94ABA">
      <w:pPr>
        <w:rPr>
          <w:b/>
          <w:sz w:val="36"/>
          <w:szCs w:val="36"/>
        </w:rPr>
      </w:pPr>
    </w:p>
    <w:p w:rsidR="00C94ABA" w:rsidRDefault="00BF5A54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申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报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书</w:t>
      </w:r>
    </w:p>
    <w:p w:rsidR="00C94ABA" w:rsidRDefault="00C94ABA">
      <w:pPr>
        <w:rPr>
          <w:rFonts w:ascii="宋体" w:hAnsi="宋体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846"/>
        <w:gridCol w:w="2988"/>
        <w:gridCol w:w="589"/>
        <w:gridCol w:w="830"/>
        <w:gridCol w:w="838"/>
        <w:gridCol w:w="1651"/>
      </w:tblGrid>
      <w:tr w:rsidR="000D3C94" w:rsidTr="000D3C94">
        <w:trPr>
          <w:trHeight w:val="612"/>
        </w:trPr>
        <w:tc>
          <w:tcPr>
            <w:tcW w:w="5000" w:type="pct"/>
            <w:gridSpan w:val="7"/>
          </w:tcPr>
          <w:p w:rsidR="000D3C94" w:rsidRDefault="000D3C94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基本信息</w:t>
            </w:r>
          </w:p>
        </w:tc>
      </w:tr>
      <w:tr w:rsidR="000D3C94" w:rsidTr="000D3C94">
        <w:trPr>
          <w:trHeight w:val="465"/>
        </w:trPr>
        <w:tc>
          <w:tcPr>
            <w:tcW w:w="844" w:type="pct"/>
            <w:gridSpan w:val="2"/>
            <w:vAlign w:val="center"/>
          </w:tcPr>
          <w:p w:rsidR="000D3C94" w:rsidRDefault="000D3C94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子活动</w:t>
            </w:r>
            <w:proofErr w:type="gramEnd"/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4156" w:type="pct"/>
            <w:gridSpan w:val="5"/>
          </w:tcPr>
          <w:p w:rsidR="000D3C94" w:rsidRDefault="000D3C94">
            <w:pPr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0D3C94" w:rsidTr="000D3C94">
        <w:trPr>
          <w:trHeight w:val="435"/>
        </w:trPr>
        <w:tc>
          <w:tcPr>
            <w:tcW w:w="844" w:type="pct"/>
            <w:gridSpan w:val="2"/>
            <w:vAlign w:val="center"/>
          </w:tcPr>
          <w:p w:rsidR="000D3C94" w:rsidRDefault="000D3C94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子活动</w:t>
            </w:r>
            <w:proofErr w:type="gramEnd"/>
            <w:r>
              <w:rPr>
                <w:rFonts w:ascii="宋体" w:hAnsi="宋体" w:hint="eastAsia"/>
                <w:szCs w:val="21"/>
              </w:rPr>
              <w:t>代码</w:t>
            </w:r>
          </w:p>
        </w:tc>
        <w:tc>
          <w:tcPr>
            <w:tcW w:w="4156" w:type="pct"/>
            <w:gridSpan w:val="5"/>
          </w:tcPr>
          <w:p w:rsidR="000D3C94" w:rsidRDefault="003426C0">
            <w:pPr>
              <w:rPr>
                <w:rFonts w:ascii="宋体" w:hAnsi="宋体"/>
                <w:b/>
                <w:color w:val="000000"/>
                <w:szCs w:val="21"/>
              </w:rPr>
            </w:pPr>
            <w:bookmarkStart w:id="0" w:name="OLE_LINK4"/>
            <w:bookmarkStart w:id="1" w:name="OLE_LINK5"/>
            <w:r>
              <w:rPr>
                <w:rFonts w:ascii="宋体" w:hAnsi="宋体" w:hint="eastAsia"/>
                <w:b/>
                <w:color w:val="000000"/>
                <w:szCs w:val="21"/>
              </w:rPr>
              <w:t>财务处统一编写</w:t>
            </w:r>
            <w:bookmarkEnd w:id="0"/>
            <w:bookmarkEnd w:id="1"/>
          </w:p>
        </w:tc>
      </w:tr>
      <w:tr w:rsidR="000D3C94" w:rsidTr="000D3C94">
        <w:trPr>
          <w:trHeight w:val="415"/>
        </w:trPr>
        <w:tc>
          <w:tcPr>
            <w:tcW w:w="844" w:type="pct"/>
            <w:gridSpan w:val="2"/>
            <w:vAlign w:val="center"/>
          </w:tcPr>
          <w:p w:rsidR="000D3C94" w:rsidRDefault="000D3C9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</w:t>
            </w:r>
            <w:r>
              <w:rPr>
                <w:rFonts w:ascii="宋体" w:hAnsi="宋体"/>
                <w:szCs w:val="21"/>
              </w:rPr>
              <w:t>人姓名</w:t>
            </w:r>
          </w:p>
        </w:tc>
        <w:tc>
          <w:tcPr>
            <w:tcW w:w="2156" w:type="pct"/>
            <w:gridSpan w:val="2"/>
            <w:vAlign w:val="center"/>
          </w:tcPr>
          <w:p w:rsidR="000D3C94" w:rsidRDefault="000D3C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5" w:type="pct"/>
            <w:gridSpan w:val="2"/>
            <w:vAlign w:val="center"/>
          </w:tcPr>
          <w:p w:rsidR="000D3C94" w:rsidRDefault="000D3C9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</w:t>
            </w:r>
            <w:r>
              <w:rPr>
                <w:rFonts w:ascii="宋体" w:hAnsi="宋体"/>
                <w:szCs w:val="21"/>
              </w:rPr>
              <w:t>人电话</w:t>
            </w:r>
          </w:p>
        </w:tc>
        <w:tc>
          <w:tcPr>
            <w:tcW w:w="995" w:type="pct"/>
            <w:vAlign w:val="center"/>
          </w:tcPr>
          <w:p w:rsidR="000D3C94" w:rsidRDefault="000D3C94">
            <w:pPr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0D3C94" w:rsidTr="000D3C94">
        <w:trPr>
          <w:trHeight w:val="2030"/>
        </w:trPr>
        <w:tc>
          <w:tcPr>
            <w:tcW w:w="844" w:type="pct"/>
            <w:gridSpan w:val="2"/>
            <w:vAlign w:val="center"/>
          </w:tcPr>
          <w:p w:rsidR="000D3C94" w:rsidRDefault="000D3C94">
            <w:pPr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  <w:r>
              <w:rPr>
                <w:rFonts w:ascii="宋体" w:hAnsi="宋体"/>
                <w:szCs w:val="21"/>
              </w:rPr>
              <w:t>类别</w:t>
            </w:r>
          </w:p>
        </w:tc>
        <w:tc>
          <w:tcPr>
            <w:tcW w:w="4156" w:type="pct"/>
            <w:gridSpan w:val="5"/>
          </w:tcPr>
          <w:p w:rsidR="000D3C94" w:rsidRDefault="000D3C9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1.拔尖创新人才培养□</w:t>
            </w:r>
          </w:p>
          <w:p w:rsidR="000D3C94" w:rsidRDefault="000D3C9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2.师资队伍建设□</w:t>
            </w:r>
          </w:p>
          <w:p w:rsidR="000D3C94" w:rsidRDefault="000D3C9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3.提升自主创新和社会服务能力□</w:t>
            </w:r>
          </w:p>
          <w:p w:rsidR="000D3C94" w:rsidRDefault="000D3C9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4.文化传承创新□</w:t>
            </w:r>
          </w:p>
          <w:p w:rsidR="000D3C94" w:rsidRDefault="000D3C94">
            <w:pPr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5.</w:t>
            </w:r>
            <w:r>
              <w:rPr>
                <w:rFonts w:ascii="宋体" w:hAnsi="宋体" w:hint="eastAsia"/>
                <w:szCs w:val="21"/>
              </w:rPr>
              <w:t>国际合作交流□</w:t>
            </w:r>
          </w:p>
        </w:tc>
      </w:tr>
      <w:tr w:rsidR="000D3C94" w:rsidTr="00B05234">
        <w:trPr>
          <w:trHeight w:val="8676"/>
        </w:trPr>
        <w:tc>
          <w:tcPr>
            <w:tcW w:w="334" w:type="pct"/>
            <w:vAlign w:val="center"/>
          </w:tcPr>
          <w:p w:rsidR="000D3C94" w:rsidRPr="00BF5A54" w:rsidRDefault="000D3C9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BF5A54">
              <w:rPr>
                <w:rFonts w:ascii="宋体" w:hAnsi="宋体" w:hint="eastAsia"/>
                <w:b/>
                <w:sz w:val="28"/>
                <w:szCs w:val="28"/>
              </w:rPr>
              <w:lastRenderedPageBreak/>
              <w:t>立</w:t>
            </w:r>
          </w:p>
          <w:p w:rsidR="000D3C94" w:rsidRPr="00BF5A54" w:rsidRDefault="000D3C9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BF5A54">
              <w:rPr>
                <w:rFonts w:ascii="宋体" w:hAnsi="宋体" w:hint="eastAsia"/>
                <w:b/>
                <w:sz w:val="28"/>
                <w:szCs w:val="28"/>
              </w:rPr>
              <w:t>项</w:t>
            </w:r>
          </w:p>
          <w:p w:rsidR="000D3C94" w:rsidRPr="00BF5A54" w:rsidRDefault="000D3C9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BF5A54">
              <w:rPr>
                <w:rFonts w:ascii="宋体" w:hAnsi="宋体" w:hint="eastAsia"/>
                <w:b/>
                <w:sz w:val="28"/>
                <w:szCs w:val="28"/>
              </w:rPr>
              <w:t>依</w:t>
            </w:r>
          </w:p>
          <w:p w:rsidR="000D3C94" w:rsidRPr="00BF5A54" w:rsidRDefault="000D3C9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BF5A54">
              <w:rPr>
                <w:rFonts w:ascii="宋体" w:hAnsi="宋体" w:hint="eastAsia"/>
                <w:b/>
                <w:sz w:val="28"/>
                <w:szCs w:val="28"/>
              </w:rPr>
              <w:t>据</w:t>
            </w:r>
          </w:p>
          <w:p w:rsidR="000D3C94" w:rsidRPr="00BF5A54" w:rsidRDefault="000D3C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66" w:type="pct"/>
            <w:gridSpan w:val="6"/>
          </w:tcPr>
          <w:p w:rsidR="000D3C94" w:rsidRDefault="000D3C94" w:rsidP="006C3773">
            <w:pPr>
              <w:rPr>
                <w:rFonts w:ascii="宋体" w:hAnsi="宋体"/>
                <w:szCs w:val="21"/>
              </w:rPr>
            </w:pPr>
            <w:r w:rsidRPr="00BF5A54">
              <w:rPr>
                <w:rFonts w:ascii="宋体" w:hAnsi="宋体" w:hint="eastAsia"/>
                <w:szCs w:val="21"/>
              </w:rPr>
              <w:t>（说明：①政策依据，</w:t>
            </w:r>
            <w:r>
              <w:rPr>
                <w:rFonts w:ascii="宋体" w:hAnsi="宋体" w:hint="eastAsia"/>
                <w:szCs w:val="21"/>
              </w:rPr>
              <w:t>列示</w:t>
            </w:r>
            <w:r w:rsidRPr="00BF5A54">
              <w:rPr>
                <w:rFonts w:ascii="宋体" w:hAnsi="宋体" w:hint="eastAsia"/>
                <w:szCs w:val="21"/>
              </w:rPr>
              <w:t>与该项目相关的国家制度文件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BF5A54">
              <w:rPr>
                <w:rFonts w:ascii="宋体" w:hAnsi="宋体" w:hint="eastAsia"/>
                <w:szCs w:val="21"/>
              </w:rPr>
              <w:t>条款；②项目的必要性，描述该项目实施对促进教育事业发展的意义与作用。）</w:t>
            </w: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Default="00611FFD" w:rsidP="006C3773">
            <w:pPr>
              <w:rPr>
                <w:rFonts w:ascii="宋体" w:hAnsi="宋体"/>
                <w:szCs w:val="21"/>
              </w:rPr>
            </w:pPr>
          </w:p>
          <w:p w:rsidR="00611FFD" w:rsidRPr="00BF5A54" w:rsidRDefault="00611FFD" w:rsidP="006C3773">
            <w:pPr>
              <w:rPr>
                <w:rFonts w:ascii="宋体" w:hAnsi="宋体"/>
                <w:szCs w:val="21"/>
              </w:rPr>
            </w:pPr>
          </w:p>
        </w:tc>
      </w:tr>
      <w:tr w:rsidR="000D3C94" w:rsidTr="00B05234">
        <w:trPr>
          <w:trHeight w:val="13882"/>
        </w:trPr>
        <w:tc>
          <w:tcPr>
            <w:tcW w:w="334" w:type="pct"/>
            <w:vAlign w:val="center"/>
          </w:tcPr>
          <w:p w:rsidR="000D3C94" w:rsidRPr="00BF5A54" w:rsidRDefault="000D3C94">
            <w:pPr>
              <w:jc w:val="center"/>
              <w:rPr>
                <w:rFonts w:ascii="宋体" w:hAnsi="宋体"/>
                <w:szCs w:val="21"/>
              </w:rPr>
            </w:pPr>
            <w:r w:rsidRPr="00BF5A54">
              <w:rPr>
                <w:rFonts w:ascii="宋体" w:hAnsi="宋体" w:hint="eastAsia"/>
                <w:b/>
                <w:sz w:val="28"/>
                <w:szCs w:val="28"/>
              </w:rPr>
              <w:lastRenderedPageBreak/>
              <w:t>实施方案</w:t>
            </w:r>
          </w:p>
        </w:tc>
        <w:tc>
          <w:tcPr>
            <w:tcW w:w="4666" w:type="pct"/>
            <w:gridSpan w:val="6"/>
          </w:tcPr>
          <w:p w:rsidR="000D3C94" w:rsidRPr="00BF5A54" w:rsidRDefault="000D3C94" w:rsidP="00BF5A54">
            <w:pPr>
              <w:rPr>
                <w:rFonts w:ascii="宋体" w:hAnsi="宋体"/>
                <w:szCs w:val="21"/>
              </w:rPr>
            </w:pPr>
            <w:r w:rsidRPr="00BF5A54"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说明：</w:t>
            </w:r>
            <w:r w:rsidRPr="00BF5A54">
              <w:rPr>
                <w:rFonts w:ascii="宋体" w:hAnsi="宋体" w:hint="eastAsia"/>
                <w:szCs w:val="21"/>
              </w:rPr>
              <w:t>①项目的主要工作思路与工作方案；②项目实施条件；③项目的主要</w:t>
            </w:r>
            <w:proofErr w:type="gramStart"/>
            <w:r w:rsidRPr="00BF5A54">
              <w:rPr>
                <w:rFonts w:ascii="宋体" w:hAnsi="宋体" w:hint="eastAsia"/>
                <w:szCs w:val="21"/>
              </w:rPr>
              <w:t>子活动</w:t>
            </w:r>
            <w:proofErr w:type="gramEnd"/>
            <w:r w:rsidRPr="00BF5A54">
              <w:rPr>
                <w:rFonts w:ascii="宋体" w:hAnsi="宋体" w:hint="eastAsia"/>
                <w:szCs w:val="21"/>
              </w:rPr>
              <w:t>情况简介；④项目进度安排计划；⑤预期效益。）</w:t>
            </w:r>
          </w:p>
        </w:tc>
      </w:tr>
      <w:tr w:rsidR="000D3C94" w:rsidTr="00B05234">
        <w:trPr>
          <w:trHeight w:val="630"/>
        </w:trPr>
        <w:tc>
          <w:tcPr>
            <w:tcW w:w="334" w:type="pct"/>
            <w:vMerge w:val="restart"/>
            <w:vAlign w:val="center"/>
          </w:tcPr>
          <w:p w:rsidR="000D3C94" w:rsidRDefault="000D3C9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lastRenderedPageBreak/>
              <w:t>项目</w:t>
            </w:r>
          </w:p>
          <w:p w:rsidR="000D3C94" w:rsidRDefault="000D3C9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支</w:t>
            </w:r>
          </w:p>
          <w:p w:rsidR="000D3C94" w:rsidRDefault="000D3C9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出</w:t>
            </w:r>
          </w:p>
          <w:p w:rsidR="000D3C94" w:rsidRDefault="000D3C9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计</w:t>
            </w:r>
          </w:p>
          <w:p w:rsidR="000D3C94" w:rsidRDefault="000D3C9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划</w:t>
            </w:r>
          </w:p>
        </w:tc>
        <w:tc>
          <w:tcPr>
            <w:tcW w:w="2311" w:type="pct"/>
            <w:gridSpan w:val="2"/>
            <w:vAlign w:val="center"/>
          </w:tcPr>
          <w:p w:rsidR="000D3C94" w:rsidRPr="000D3C94" w:rsidRDefault="000D3C94" w:rsidP="000D3C94">
            <w:pPr>
              <w:ind w:firstLineChars="100" w:firstLine="241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 w:rsidRPr="000D3C94">
              <w:rPr>
                <w:rFonts w:ascii="宋体" w:hAnsi="宋体" w:hint="eastAsia"/>
                <w:b/>
                <w:sz w:val="24"/>
                <w:szCs w:val="21"/>
              </w:rPr>
              <w:t>项目支出经济分类</w:t>
            </w:r>
          </w:p>
        </w:tc>
        <w:tc>
          <w:tcPr>
            <w:tcW w:w="855" w:type="pct"/>
            <w:gridSpan w:val="2"/>
            <w:vAlign w:val="center"/>
          </w:tcPr>
          <w:p w:rsidR="00044968" w:rsidRDefault="000D3C94" w:rsidP="00044968">
            <w:pPr>
              <w:ind w:firstLineChars="100" w:firstLine="241"/>
              <w:rPr>
                <w:rFonts w:ascii="宋体" w:hAnsi="宋体"/>
                <w:b/>
                <w:sz w:val="24"/>
                <w:szCs w:val="21"/>
              </w:rPr>
            </w:pPr>
            <w:r w:rsidRPr="000D3C94">
              <w:rPr>
                <w:rFonts w:ascii="宋体" w:hAnsi="宋体" w:hint="eastAsia"/>
                <w:b/>
                <w:sz w:val="24"/>
                <w:szCs w:val="21"/>
              </w:rPr>
              <w:t>金</w:t>
            </w:r>
            <w:r w:rsidR="00044968">
              <w:rPr>
                <w:rFonts w:ascii="宋体" w:hAnsi="宋体"/>
                <w:b/>
                <w:sz w:val="24"/>
                <w:szCs w:val="21"/>
              </w:rPr>
              <w:t xml:space="preserve"> </w:t>
            </w:r>
            <w:r w:rsidRPr="000D3C94">
              <w:rPr>
                <w:rFonts w:ascii="宋体" w:hAnsi="宋体" w:hint="eastAsia"/>
                <w:b/>
                <w:sz w:val="24"/>
                <w:szCs w:val="21"/>
              </w:rPr>
              <w:t>额</w:t>
            </w:r>
          </w:p>
          <w:p w:rsidR="000D3C94" w:rsidRPr="000D3C94" w:rsidRDefault="000D3C94" w:rsidP="00044968">
            <w:pPr>
              <w:rPr>
                <w:rFonts w:ascii="宋体" w:hAnsi="宋体"/>
                <w:b/>
                <w:sz w:val="24"/>
                <w:szCs w:val="21"/>
              </w:rPr>
            </w:pPr>
            <w:r w:rsidRPr="000D3C94">
              <w:rPr>
                <w:rFonts w:ascii="宋体" w:hAnsi="宋体" w:hint="eastAsia"/>
                <w:b/>
                <w:sz w:val="24"/>
                <w:szCs w:val="21"/>
              </w:rPr>
              <w:t>（万元）</w:t>
            </w:r>
          </w:p>
        </w:tc>
        <w:tc>
          <w:tcPr>
            <w:tcW w:w="1500" w:type="pct"/>
            <w:gridSpan w:val="2"/>
            <w:vAlign w:val="center"/>
          </w:tcPr>
          <w:p w:rsidR="000D3C94" w:rsidRPr="000D3C94" w:rsidRDefault="000D3C94" w:rsidP="000D3C94">
            <w:pPr>
              <w:ind w:firstLineChars="100" w:firstLine="241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ascii="宋体" w:hAnsi="宋体" w:hint="eastAsia"/>
                <w:b/>
                <w:sz w:val="24"/>
                <w:szCs w:val="21"/>
              </w:rPr>
              <w:t>备注</w:t>
            </w:r>
          </w:p>
        </w:tc>
      </w:tr>
      <w:tr w:rsidR="000D3C94" w:rsidTr="00B05234">
        <w:trPr>
          <w:trHeight w:val="567"/>
        </w:trPr>
        <w:tc>
          <w:tcPr>
            <w:tcW w:w="334" w:type="pct"/>
            <w:vMerge/>
          </w:tcPr>
          <w:p w:rsidR="000D3C94" w:rsidRDefault="000D3C94" w:rsidP="000D3C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C94" w:rsidRPr="00044968" w:rsidRDefault="000D3C94" w:rsidP="000D3C94">
            <w:pPr>
              <w:widowControl/>
              <w:jc w:val="left"/>
              <w:rPr>
                <w:kern w:val="0"/>
                <w:sz w:val="24"/>
              </w:rPr>
            </w:pPr>
            <w:r w:rsidRPr="00044968">
              <w:rPr>
                <w:rFonts w:hint="eastAsia"/>
                <w:sz w:val="24"/>
              </w:rPr>
              <w:t>31003-</w:t>
            </w:r>
            <w:r w:rsidRPr="00044968">
              <w:rPr>
                <w:rFonts w:hint="eastAsia"/>
                <w:sz w:val="24"/>
              </w:rPr>
              <w:t>专用设备购置</w:t>
            </w:r>
          </w:p>
        </w:tc>
        <w:tc>
          <w:tcPr>
            <w:tcW w:w="855" w:type="pct"/>
            <w:gridSpan w:val="2"/>
          </w:tcPr>
          <w:p w:rsidR="000D3C94" w:rsidRPr="00044968" w:rsidRDefault="000D3C94" w:rsidP="000D3C94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500" w:type="pct"/>
            <w:gridSpan w:val="2"/>
            <w:vAlign w:val="center"/>
          </w:tcPr>
          <w:p w:rsidR="000D3C94" w:rsidRPr="00044968" w:rsidRDefault="000D3C94" w:rsidP="000D3C94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0D3C94" w:rsidTr="00B05234">
        <w:trPr>
          <w:trHeight w:val="567"/>
        </w:trPr>
        <w:tc>
          <w:tcPr>
            <w:tcW w:w="334" w:type="pct"/>
            <w:vMerge/>
          </w:tcPr>
          <w:p w:rsidR="000D3C94" w:rsidRDefault="000D3C94" w:rsidP="000D3C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C94" w:rsidRPr="00044968" w:rsidRDefault="000D3C94" w:rsidP="000D3C94">
            <w:pPr>
              <w:rPr>
                <w:sz w:val="24"/>
              </w:rPr>
            </w:pPr>
            <w:r w:rsidRPr="00044968">
              <w:rPr>
                <w:rFonts w:hint="eastAsia"/>
                <w:sz w:val="24"/>
              </w:rPr>
              <w:t>30211-</w:t>
            </w:r>
            <w:r w:rsidRPr="00044968">
              <w:rPr>
                <w:rFonts w:hint="eastAsia"/>
                <w:sz w:val="24"/>
              </w:rPr>
              <w:t>差旅费</w:t>
            </w:r>
          </w:p>
        </w:tc>
        <w:tc>
          <w:tcPr>
            <w:tcW w:w="855" w:type="pct"/>
            <w:gridSpan w:val="2"/>
          </w:tcPr>
          <w:p w:rsidR="000D3C94" w:rsidRPr="00044968" w:rsidRDefault="000D3C94" w:rsidP="000D3C94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500" w:type="pct"/>
            <w:gridSpan w:val="2"/>
            <w:vAlign w:val="center"/>
          </w:tcPr>
          <w:p w:rsidR="000D3C94" w:rsidRPr="00044968" w:rsidRDefault="000D3C94" w:rsidP="000D3C94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0D3C94" w:rsidTr="00B05234">
        <w:trPr>
          <w:trHeight w:val="567"/>
        </w:trPr>
        <w:tc>
          <w:tcPr>
            <w:tcW w:w="334" w:type="pct"/>
            <w:vMerge/>
          </w:tcPr>
          <w:p w:rsidR="000D3C94" w:rsidRDefault="000D3C94" w:rsidP="000D3C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C94" w:rsidRPr="00044968" w:rsidRDefault="000D3C94" w:rsidP="000D3C94">
            <w:pPr>
              <w:rPr>
                <w:sz w:val="24"/>
              </w:rPr>
            </w:pPr>
            <w:r w:rsidRPr="00044968">
              <w:rPr>
                <w:rFonts w:hint="eastAsia"/>
                <w:sz w:val="24"/>
              </w:rPr>
              <w:t>30202-</w:t>
            </w:r>
            <w:r w:rsidRPr="00044968">
              <w:rPr>
                <w:rFonts w:hint="eastAsia"/>
                <w:sz w:val="24"/>
              </w:rPr>
              <w:t>印刷费</w:t>
            </w:r>
          </w:p>
        </w:tc>
        <w:tc>
          <w:tcPr>
            <w:tcW w:w="855" w:type="pct"/>
            <w:gridSpan w:val="2"/>
          </w:tcPr>
          <w:p w:rsidR="000D3C94" w:rsidRPr="00044968" w:rsidRDefault="000D3C94" w:rsidP="000D3C94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500" w:type="pct"/>
            <w:gridSpan w:val="2"/>
            <w:vAlign w:val="center"/>
          </w:tcPr>
          <w:p w:rsidR="000D3C94" w:rsidRPr="00044968" w:rsidRDefault="000D3C94" w:rsidP="000D3C94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0D3C94" w:rsidTr="00B05234">
        <w:trPr>
          <w:trHeight w:val="567"/>
        </w:trPr>
        <w:tc>
          <w:tcPr>
            <w:tcW w:w="334" w:type="pct"/>
            <w:vMerge/>
          </w:tcPr>
          <w:p w:rsidR="000D3C94" w:rsidRDefault="000D3C94" w:rsidP="000D3C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C94" w:rsidRPr="00044968" w:rsidRDefault="000D3C94" w:rsidP="000D3C94">
            <w:pPr>
              <w:rPr>
                <w:sz w:val="24"/>
              </w:rPr>
            </w:pPr>
            <w:r w:rsidRPr="00044968">
              <w:rPr>
                <w:rFonts w:hint="eastAsia"/>
                <w:sz w:val="24"/>
              </w:rPr>
              <w:t>30226-</w:t>
            </w:r>
            <w:r w:rsidRPr="00044968">
              <w:rPr>
                <w:rFonts w:hint="eastAsia"/>
                <w:sz w:val="24"/>
              </w:rPr>
              <w:t>劳务费</w:t>
            </w:r>
          </w:p>
        </w:tc>
        <w:tc>
          <w:tcPr>
            <w:tcW w:w="855" w:type="pct"/>
            <w:gridSpan w:val="2"/>
          </w:tcPr>
          <w:p w:rsidR="000D3C94" w:rsidRPr="00044968" w:rsidRDefault="000D3C94" w:rsidP="000D3C94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500" w:type="pct"/>
            <w:gridSpan w:val="2"/>
            <w:vAlign w:val="center"/>
          </w:tcPr>
          <w:p w:rsidR="000D3C94" w:rsidRPr="00044968" w:rsidRDefault="000D3C94" w:rsidP="000D3C94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0D3C94" w:rsidTr="00B05234">
        <w:trPr>
          <w:trHeight w:val="567"/>
        </w:trPr>
        <w:tc>
          <w:tcPr>
            <w:tcW w:w="334" w:type="pct"/>
            <w:vMerge/>
          </w:tcPr>
          <w:p w:rsidR="000D3C94" w:rsidRDefault="000D3C94" w:rsidP="000D3C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C94" w:rsidRPr="00044968" w:rsidRDefault="000D3C94" w:rsidP="000D3C94">
            <w:pPr>
              <w:rPr>
                <w:sz w:val="24"/>
              </w:rPr>
            </w:pPr>
            <w:r w:rsidRPr="00044968">
              <w:rPr>
                <w:rFonts w:hint="eastAsia"/>
                <w:sz w:val="24"/>
              </w:rPr>
              <w:t>30227-</w:t>
            </w:r>
            <w:r w:rsidRPr="00044968">
              <w:rPr>
                <w:rFonts w:hint="eastAsia"/>
                <w:sz w:val="24"/>
              </w:rPr>
              <w:t>委托业务费</w:t>
            </w:r>
          </w:p>
        </w:tc>
        <w:tc>
          <w:tcPr>
            <w:tcW w:w="855" w:type="pct"/>
            <w:gridSpan w:val="2"/>
          </w:tcPr>
          <w:p w:rsidR="000D3C94" w:rsidRPr="00044968" w:rsidRDefault="000D3C94" w:rsidP="000D3C94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500" w:type="pct"/>
            <w:gridSpan w:val="2"/>
            <w:vAlign w:val="center"/>
          </w:tcPr>
          <w:p w:rsidR="000D3C94" w:rsidRPr="00044968" w:rsidRDefault="000D3C94" w:rsidP="000D3C94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0D3C94" w:rsidTr="00B05234">
        <w:trPr>
          <w:trHeight w:val="567"/>
        </w:trPr>
        <w:tc>
          <w:tcPr>
            <w:tcW w:w="334" w:type="pct"/>
            <w:vMerge/>
          </w:tcPr>
          <w:p w:rsidR="000D3C94" w:rsidRDefault="000D3C94" w:rsidP="000D3C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C94" w:rsidRPr="00044968" w:rsidRDefault="000D3C94" w:rsidP="000D3C94">
            <w:pPr>
              <w:rPr>
                <w:sz w:val="24"/>
              </w:rPr>
            </w:pPr>
            <w:r w:rsidRPr="00044968">
              <w:rPr>
                <w:rFonts w:hint="eastAsia"/>
                <w:sz w:val="24"/>
              </w:rPr>
              <w:t>30218-</w:t>
            </w:r>
            <w:r w:rsidRPr="00044968">
              <w:rPr>
                <w:rFonts w:hint="eastAsia"/>
                <w:sz w:val="24"/>
              </w:rPr>
              <w:t>专用材料费</w:t>
            </w:r>
          </w:p>
        </w:tc>
        <w:tc>
          <w:tcPr>
            <w:tcW w:w="855" w:type="pct"/>
            <w:gridSpan w:val="2"/>
          </w:tcPr>
          <w:p w:rsidR="000D3C94" w:rsidRPr="00044968" w:rsidRDefault="000D3C94" w:rsidP="000D3C94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500" w:type="pct"/>
            <w:gridSpan w:val="2"/>
            <w:vAlign w:val="center"/>
          </w:tcPr>
          <w:p w:rsidR="000D3C94" w:rsidRPr="00044968" w:rsidRDefault="000D3C94" w:rsidP="000D3C94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0D3C94" w:rsidTr="00B05234">
        <w:trPr>
          <w:trHeight w:val="567"/>
        </w:trPr>
        <w:tc>
          <w:tcPr>
            <w:tcW w:w="334" w:type="pct"/>
            <w:vMerge/>
          </w:tcPr>
          <w:p w:rsidR="000D3C94" w:rsidRDefault="000D3C94" w:rsidP="000D3C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C94" w:rsidRPr="00044968" w:rsidRDefault="000D3C94" w:rsidP="000D3C94">
            <w:pPr>
              <w:rPr>
                <w:sz w:val="24"/>
              </w:rPr>
            </w:pPr>
            <w:r w:rsidRPr="00044968">
              <w:rPr>
                <w:rFonts w:hint="eastAsia"/>
                <w:sz w:val="24"/>
              </w:rPr>
              <w:t>30215-</w:t>
            </w:r>
            <w:r w:rsidRPr="00044968">
              <w:rPr>
                <w:rFonts w:hint="eastAsia"/>
                <w:sz w:val="24"/>
              </w:rPr>
              <w:t>会议费</w:t>
            </w:r>
          </w:p>
        </w:tc>
        <w:tc>
          <w:tcPr>
            <w:tcW w:w="855" w:type="pct"/>
            <w:gridSpan w:val="2"/>
          </w:tcPr>
          <w:p w:rsidR="000D3C94" w:rsidRPr="00044968" w:rsidRDefault="000D3C94" w:rsidP="000D3C94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500" w:type="pct"/>
            <w:gridSpan w:val="2"/>
            <w:vAlign w:val="center"/>
          </w:tcPr>
          <w:p w:rsidR="000D3C94" w:rsidRPr="00044968" w:rsidRDefault="000D3C94" w:rsidP="000D3C94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0D3C94" w:rsidTr="00B05234">
        <w:trPr>
          <w:trHeight w:val="567"/>
        </w:trPr>
        <w:tc>
          <w:tcPr>
            <w:tcW w:w="334" w:type="pct"/>
            <w:vMerge/>
          </w:tcPr>
          <w:p w:rsidR="000D3C94" w:rsidRDefault="000D3C94" w:rsidP="000D3C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C94" w:rsidRPr="00044968" w:rsidRDefault="000D3C94" w:rsidP="000D3C94">
            <w:pPr>
              <w:rPr>
                <w:sz w:val="24"/>
              </w:rPr>
            </w:pPr>
            <w:r w:rsidRPr="00044968">
              <w:rPr>
                <w:rFonts w:hint="eastAsia"/>
                <w:sz w:val="24"/>
              </w:rPr>
              <w:t>30216-</w:t>
            </w:r>
            <w:r w:rsidRPr="00044968">
              <w:rPr>
                <w:rFonts w:hint="eastAsia"/>
                <w:sz w:val="24"/>
              </w:rPr>
              <w:t>培训费</w:t>
            </w:r>
          </w:p>
        </w:tc>
        <w:tc>
          <w:tcPr>
            <w:tcW w:w="855" w:type="pct"/>
            <w:gridSpan w:val="2"/>
          </w:tcPr>
          <w:p w:rsidR="000D3C94" w:rsidRPr="00044968" w:rsidRDefault="000D3C94" w:rsidP="000D3C94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500" w:type="pct"/>
            <w:gridSpan w:val="2"/>
            <w:vAlign w:val="center"/>
          </w:tcPr>
          <w:p w:rsidR="000D3C94" w:rsidRPr="00044968" w:rsidRDefault="000D3C94" w:rsidP="000D3C94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0D3C94" w:rsidTr="00B05234">
        <w:trPr>
          <w:trHeight w:val="567"/>
        </w:trPr>
        <w:tc>
          <w:tcPr>
            <w:tcW w:w="334" w:type="pct"/>
            <w:vMerge/>
          </w:tcPr>
          <w:p w:rsidR="000D3C94" w:rsidRDefault="000D3C94" w:rsidP="000D3C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C94" w:rsidRPr="00044968" w:rsidRDefault="000D3C94" w:rsidP="000D3C94">
            <w:pPr>
              <w:rPr>
                <w:sz w:val="24"/>
              </w:rPr>
            </w:pPr>
            <w:r w:rsidRPr="00044968">
              <w:rPr>
                <w:rFonts w:hint="eastAsia"/>
                <w:sz w:val="24"/>
              </w:rPr>
              <w:t>3021202-</w:t>
            </w:r>
            <w:r w:rsidRPr="00044968">
              <w:rPr>
                <w:rFonts w:hint="eastAsia"/>
                <w:sz w:val="24"/>
              </w:rPr>
              <w:t>科研因公出国（境）费用</w:t>
            </w:r>
          </w:p>
        </w:tc>
        <w:tc>
          <w:tcPr>
            <w:tcW w:w="855" w:type="pct"/>
            <w:gridSpan w:val="2"/>
          </w:tcPr>
          <w:p w:rsidR="000D3C94" w:rsidRPr="00044968" w:rsidRDefault="000D3C94" w:rsidP="000D3C94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500" w:type="pct"/>
            <w:gridSpan w:val="2"/>
            <w:vAlign w:val="center"/>
          </w:tcPr>
          <w:p w:rsidR="000D3C94" w:rsidRPr="00044968" w:rsidRDefault="000D3C94" w:rsidP="000D3C94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0D3C94" w:rsidTr="00B05234">
        <w:trPr>
          <w:trHeight w:val="567"/>
        </w:trPr>
        <w:tc>
          <w:tcPr>
            <w:tcW w:w="334" w:type="pct"/>
            <w:vMerge/>
          </w:tcPr>
          <w:p w:rsidR="000D3C94" w:rsidRDefault="000D3C94" w:rsidP="000D3C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11" w:type="pct"/>
            <w:gridSpan w:val="2"/>
            <w:vAlign w:val="center"/>
          </w:tcPr>
          <w:p w:rsidR="000D3C94" w:rsidRPr="00044968" w:rsidRDefault="000D3C94" w:rsidP="000D3C94">
            <w:pPr>
              <w:rPr>
                <w:rFonts w:ascii="宋体" w:hAnsi="宋体"/>
                <w:sz w:val="24"/>
                <w:szCs w:val="21"/>
              </w:rPr>
            </w:pPr>
            <w:r w:rsidRPr="00044968">
              <w:rPr>
                <w:rFonts w:hint="eastAsia"/>
                <w:sz w:val="24"/>
              </w:rPr>
              <w:t>30299-</w:t>
            </w:r>
            <w:r w:rsidRPr="00044968">
              <w:rPr>
                <w:rFonts w:hint="eastAsia"/>
                <w:sz w:val="24"/>
              </w:rPr>
              <w:t>其他商品和服务支出</w:t>
            </w:r>
          </w:p>
        </w:tc>
        <w:tc>
          <w:tcPr>
            <w:tcW w:w="855" w:type="pct"/>
            <w:gridSpan w:val="2"/>
          </w:tcPr>
          <w:p w:rsidR="000D3C94" w:rsidRPr="00044968" w:rsidRDefault="000D3C94" w:rsidP="000D3C94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500" w:type="pct"/>
            <w:gridSpan w:val="2"/>
            <w:vAlign w:val="center"/>
          </w:tcPr>
          <w:p w:rsidR="000D3C94" w:rsidRPr="00044968" w:rsidRDefault="00044968" w:rsidP="008B02BD">
            <w:pPr>
              <w:jc w:val="left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需备注说明具体用途</w:t>
            </w:r>
          </w:p>
        </w:tc>
      </w:tr>
      <w:tr w:rsidR="000D3C94" w:rsidTr="00B05234">
        <w:trPr>
          <w:trHeight w:val="567"/>
        </w:trPr>
        <w:tc>
          <w:tcPr>
            <w:tcW w:w="334" w:type="pct"/>
            <w:vMerge/>
          </w:tcPr>
          <w:p w:rsidR="000D3C94" w:rsidRDefault="000D3C94" w:rsidP="000D3C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11" w:type="pct"/>
            <w:gridSpan w:val="2"/>
            <w:vAlign w:val="center"/>
          </w:tcPr>
          <w:p w:rsidR="000D3C94" w:rsidRPr="00044968" w:rsidRDefault="000D3C94" w:rsidP="000D3C94">
            <w:pPr>
              <w:rPr>
                <w:rFonts w:ascii="宋体" w:hAnsi="宋体"/>
                <w:sz w:val="24"/>
                <w:szCs w:val="21"/>
              </w:rPr>
            </w:pPr>
            <w:r w:rsidRPr="00044968">
              <w:rPr>
                <w:rFonts w:hint="eastAsia"/>
                <w:sz w:val="24"/>
              </w:rPr>
              <w:t>301</w:t>
            </w:r>
            <w:r w:rsidR="003426C0">
              <w:rPr>
                <w:sz w:val="24"/>
              </w:rPr>
              <w:t>07</w:t>
            </w:r>
            <w:r w:rsidRPr="00044968">
              <w:rPr>
                <w:rFonts w:hint="eastAsia"/>
                <w:sz w:val="24"/>
              </w:rPr>
              <w:t>-</w:t>
            </w:r>
            <w:r w:rsidR="003426C0">
              <w:rPr>
                <w:rFonts w:hint="eastAsia"/>
                <w:sz w:val="24"/>
              </w:rPr>
              <w:t>绩效工</w:t>
            </w:r>
            <w:bookmarkStart w:id="2" w:name="_GoBack"/>
            <w:bookmarkEnd w:id="2"/>
            <w:r w:rsidR="003426C0">
              <w:rPr>
                <w:rFonts w:hint="eastAsia"/>
                <w:sz w:val="24"/>
              </w:rPr>
              <w:t>资</w:t>
            </w:r>
          </w:p>
        </w:tc>
        <w:tc>
          <w:tcPr>
            <w:tcW w:w="855" w:type="pct"/>
            <w:gridSpan w:val="2"/>
          </w:tcPr>
          <w:p w:rsidR="000D3C94" w:rsidRPr="00044968" w:rsidRDefault="000D3C94" w:rsidP="000D3C94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500" w:type="pct"/>
            <w:gridSpan w:val="2"/>
            <w:vAlign w:val="center"/>
          </w:tcPr>
          <w:p w:rsidR="000D3C94" w:rsidRPr="00044968" w:rsidRDefault="00044968" w:rsidP="008B02BD">
            <w:pPr>
              <w:jc w:val="left"/>
              <w:rPr>
                <w:rFonts w:ascii="宋体" w:hAnsi="宋体"/>
                <w:sz w:val="24"/>
                <w:szCs w:val="21"/>
              </w:rPr>
            </w:pPr>
            <w:r w:rsidRPr="00044968">
              <w:rPr>
                <w:rFonts w:hint="eastAsia"/>
                <w:sz w:val="24"/>
              </w:rPr>
              <w:t>仅限申报师资队伍建设类项目填写</w:t>
            </w:r>
          </w:p>
        </w:tc>
      </w:tr>
      <w:tr w:rsidR="000D3C94" w:rsidTr="00B05234">
        <w:trPr>
          <w:trHeight w:val="445"/>
        </w:trPr>
        <w:tc>
          <w:tcPr>
            <w:tcW w:w="334" w:type="pct"/>
            <w:vMerge/>
          </w:tcPr>
          <w:p w:rsidR="000D3C94" w:rsidRDefault="000D3C94" w:rsidP="000D3C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11" w:type="pct"/>
            <w:gridSpan w:val="2"/>
            <w:vAlign w:val="center"/>
          </w:tcPr>
          <w:p w:rsidR="000D3C94" w:rsidRDefault="000D3C94" w:rsidP="000D3C9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855" w:type="pct"/>
            <w:gridSpan w:val="2"/>
          </w:tcPr>
          <w:p w:rsidR="000D3C94" w:rsidRDefault="000D3C94" w:rsidP="000D3C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pct"/>
            <w:gridSpan w:val="2"/>
            <w:vAlign w:val="center"/>
          </w:tcPr>
          <w:p w:rsidR="000D3C94" w:rsidRDefault="000D3C94" w:rsidP="000D3C94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C94ABA" w:rsidRDefault="00C94ABA">
      <w:pPr>
        <w:rPr>
          <w:rFonts w:ascii="宋体" w:hAnsi="宋体"/>
          <w:szCs w:val="21"/>
        </w:rPr>
      </w:pPr>
    </w:p>
    <w:sectPr w:rsidR="00C94ABA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1C50" w:rsidRDefault="000A1C50">
      <w:r>
        <w:separator/>
      </w:r>
    </w:p>
  </w:endnote>
  <w:endnote w:type="continuationSeparator" w:id="0">
    <w:p w:rsidR="000A1C50" w:rsidRDefault="000A1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4ABA" w:rsidRDefault="00BF5A54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C94ABA" w:rsidRDefault="00C94AB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4ABA" w:rsidRDefault="00BF5A54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6C3773">
      <w:rPr>
        <w:rStyle w:val="ad"/>
        <w:noProof/>
      </w:rPr>
      <w:t>3</w:t>
    </w:r>
    <w:r>
      <w:rPr>
        <w:rStyle w:val="ad"/>
      </w:rPr>
      <w:fldChar w:fldCharType="end"/>
    </w:r>
  </w:p>
  <w:p w:rsidR="00C94ABA" w:rsidRDefault="00C94AB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1C50" w:rsidRDefault="000A1C50">
      <w:r>
        <w:separator/>
      </w:r>
    </w:p>
  </w:footnote>
  <w:footnote w:type="continuationSeparator" w:id="0">
    <w:p w:rsidR="000A1C50" w:rsidRDefault="000A1C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FA2"/>
    <w:rsid w:val="00017D36"/>
    <w:rsid w:val="0002447D"/>
    <w:rsid w:val="00044968"/>
    <w:rsid w:val="0005417B"/>
    <w:rsid w:val="00055C69"/>
    <w:rsid w:val="00062648"/>
    <w:rsid w:val="00080CF6"/>
    <w:rsid w:val="000821AE"/>
    <w:rsid w:val="0008704E"/>
    <w:rsid w:val="00092000"/>
    <w:rsid w:val="00096E7E"/>
    <w:rsid w:val="000A1C50"/>
    <w:rsid w:val="000B2057"/>
    <w:rsid w:val="000B62F9"/>
    <w:rsid w:val="000C3B42"/>
    <w:rsid w:val="000D1431"/>
    <w:rsid w:val="000D3C94"/>
    <w:rsid w:val="000E2EBA"/>
    <w:rsid w:val="000E7C49"/>
    <w:rsid w:val="000F418D"/>
    <w:rsid w:val="0010250A"/>
    <w:rsid w:val="0010404F"/>
    <w:rsid w:val="0011198D"/>
    <w:rsid w:val="00113842"/>
    <w:rsid w:val="001216C8"/>
    <w:rsid w:val="00121F72"/>
    <w:rsid w:val="00133C3F"/>
    <w:rsid w:val="00136BEB"/>
    <w:rsid w:val="0018469C"/>
    <w:rsid w:val="001A79B5"/>
    <w:rsid w:val="001D178E"/>
    <w:rsid w:val="001E644A"/>
    <w:rsid w:val="00227613"/>
    <w:rsid w:val="002562EE"/>
    <w:rsid w:val="00266330"/>
    <w:rsid w:val="00275869"/>
    <w:rsid w:val="00275E08"/>
    <w:rsid w:val="002843B6"/>
    <w:rsid w:val="002A2C15"/>
    <w:rsid w:val="002B70A8"/>
    <w:rsid w:val="002D47C9"/>
    <w:rsid w:val="002D6350"/>
    <w:rsid w:val="00307BA6"/>
    <w:rsid w:val="0031449E"/>
    <w:rsid w:val="00317DF5"/>
    <w:rsid w:val="00336810"/>
    <w:rsid w:val="003426C0"/>
    <w:rsid w:val="00366587"/>
    <w:rsid w:val="00386149"/>
    <w:rsid w:val="0038772C"/>
    <w:rsid w:val="00397335"/>
    <w:rsid w:val="003A1F15"/>
    <w:rsid w:val="003A2FA2"/>
    <w:rsid w:val="003B2FB0"/>
    <w:rsid w:val="003E2ADF"/>
    <w:rsid w:val="003F675E"/>
    <w:rsid w:val="003F6D74"/>
    <w:rsid w:val="0044515D"/>
    <w:rsid w:val="00460AB2"/>
    <w:rsid w:val="00460CAA"/>
    <w:rsid w:val="00475AB5"/>
    <w:rsid w:val="004A4F87"/>
    <w:rsid w:val="004A64B3"/>
    <w:rsid w:val="004D449E"/>
    <w:rsid w:val="004D4EAB"/>
    <w:rsid w:val="004E7111"/>
    <w:rsid w:val="00511000"/>
    <w:rsid w:val="00545DEB"/>
    <w:rsid w:val="0056233F"/>
    <w:rsid w:val="00565E6E"/>
    <w:rsid w:val="0056689F"/>
    <w:rsid w:val="005705EF"/>
    <w:rsid w:val="0059093A"/>
    <w:rsid w:val="005A4FF8"/>
    <w:rsid w:val="005B3A05"/>
    <w:rsid w:val="00611FFD"/>
    <w:rsid w:val="00613632"/>
    <w:rsid w:val="00636F4A"/>
    <w:rsid w:val="00651926"/>
    <w:rsid w:val="00657BB7"/>
    <w:rsid w:val="00666CE9"/>
    <w:rsid w:val="00673E4B"/>
    <w:rsid w:val="00683C9F"/>
    <w:rsid w:val="00687201"/>
    <w:rsid w:val="00696FA4"/>
    <w:rsid w:val="00697EFA"/>
    <w:rsid w:val="006A6B07"/>
    <w:rsid w:val="006B0000"/>
    <w:rsid w:val="006B2A88"/>
    <w:rsid w:val="006C3773"/>
    <w:rsid w:val="006E507E"/>
    <w:rsid w:val="006E7189"/>
    <w:rsid w:val="00723BEA"/>
    <w:rsid w:val="00734106"/>
    <w:rsid w:val="00735453"/>
    <w:rsid w:val="00743F0D"/>
    <w:rsid w:val="007558C1"/>
    <w:rsid w:val="00765FD4"/>
    <w:rsid w:val="00777B40"/>
    <w:rsid w:val="00780FF2"/>
    <w:rsid w:val="00782941"/>
    <w:rsid w:val="007965F0"/>
    <w:rsid w:val="007E6020"/>
    <w:rsid w:val="007F1D6C"/>
    <w:rsid w:val="007F71E1"/>
    <w:rsid w:val="00820890"/>
    <w:rsid w:val="00820969"/>
    <w:rsid w:val="0083209D"/>
    <w:rsid w:val="008415A4"/>
    <w:rsid w:val="0084410E"/>
    <w:rsid w:val="008603BC"/>
    <w:rsid w:val="00864325"/>
    <w:rsid w:val="00880213"/>
    <w:rsid w:val="00880927"/>
    <w:rsid w:val="0088531D"/>
    <w:rsid w:val="008B02BD"/>
    <w:rsid w:val="008B1552"/>
    <w:rsid w:val="008B7462"/>
    <w:rsid w:val="008C5BA6"/>
    <w:rsid w:val="008E4379"/>
    <w:rsid w:val="00901972"/>
    <w:rsid w:val="00912248"/>
    <w:rsid w:val="00914DBB"/>
    <w:rsid w:val="00943601"/>
    <w:rsid w:val="009634F6"/>
    <w:rsid w:val="00975786"/>
    <w:rsid w:val="0097578C"/>
    <w:rsid w:val="009854F5"/>
    <w:rsid w:val="009B45D8"/>
    <w:rsid w:val="009B4CD3"/>
    <w:rsid w:val="009E11C1"/>
    <w:rsid w:val="009E383B"/>
    <w:rsid w:val="009F55D4"/>
    <w:rsid w:val="00A060C8"/>
    <w:rsid w:val="00A10259"/>
    <w:rsid w:val="00A17300"/>
    <w:rsid w:val="00A231AF"/>
    <w:rsid w:val="00A27E42"/>
    <w:rsid w:val="00A43E9A"/>
    <w:rsid w:val="00A60462"/>
    <w:rsid w:val="00A73E18"/>
    <w:rsid w:val="00A8773C"/>
    <w:rsid w:val="00AC674D"/>
    <w:rsid w:val="00AE0E74"/>
    <w:rsid w:val="00AF337B"/>
    <w:rsid w:val="00AF4E51"/>
    <w:rsid w:val="00B021BE"/>
    <w:rsid w:val="00B05234"/>
    <w:rsid w:val="00B12ECF"/>
    <w:rsid w:val="00B40CAC"/>
    <w:rsid w:val="00B44886"/>
    <w:rsid w:val="00B46995"/>
    <w:rsid w:val="00B56513"/>
    <w:rsid w:val="00B60702"/>
    <w:rsid w:val="00B761A1"/>
    <w:rsid w:val="00B81127"/>
    <w:rsid w:val="00B87FC1"/>
    <w:rsid w:val="00B90DDC"/>
    <w:rsid w:val="00B91524"/>
    <w:rsid w:val="00B948C5"/>
    <w:rsid w:val="00BB6F3C"/>
    <w:rsid w:val="00BC4BD2"/>
    <w:rsid w:val="00BC6292"/>
    <w:rsid w:val="00BC6CAC"/>
    <w:rsid w:val="00BD2387"/>
    <w:rsid w:val="00BF5A54"/>
    <w:rsid w:val="00C327AF"/>
    <w:rsid w:val="00C63B59"/>
    <w:rsid w:val="00C6462F"/>
    <w:rsid w:val="00C66F49"/>
    <w:rsid w:val="00C94ABA"/>
    <w:rsid w:val="00CC2875"/>
    <w:rsid w:val="00CD13EA"/>
    <w:rsid w:val="00CF78B2"/>
    <w:rsid w:val="00D013B0"/>
    <w:rsid w:val="00D06261"/>
    <w:rsid w:val="00D06E44"/>
    <w:rsid w:val="00D23DEE"/>
    <w:rsid w:val="00D34F63"/>
    <w:rsid w:val="00D35281"/>
    <w:rsid w:val="00D43846"/>
    <w:rsid w:val="00D524BE"/>
    <w:rsid w:val="00D65D9F"/>
    <w:rsid w:val="00D75FE2"/>
    <w:rsid w:val="00D94D33"/>
    <w:rsid w:val="00DA09C9"/>
    <w:rsid w:val="00DE3708"/>
    <w:rsid w:val="00E134F2"/>
    <w:rsid w:val="00E21B1E"/>
    <w:rsid w:val="00E23792"/>
    <w:rsid w:val="00E243A1"/>
    <w:rsid w:val="00E24B83"/>
    <w:rsid w:val="00E574D6"/>
    <w:rsid w:val="00E63B5E"/>
    <w:rsid w:val="00E7645C"/>
    <w:rsid w:val="00E76E2C"/>
    <w:rsid w:val="00E83C80"/>
    <w:rsid w:val="00EC7F48"/>
    <w:rsid w:val="00ED6AEC"/>
    <w:rsid w:val="00EE3757"/>
    <w:rsid w:val="00F055BD"/>
    <w:rsid w:val="00F35B38"/>
    <w:rsid w:val="00F51A8A"/>
    <w:rsid w:val="00F6577B"/>
    <w:rsid w:val="00F71EF2"/>
    <w:rsid w:val="00F95545"/>
    <w:rsid w:val="00F9686B"/>
    <w:rsid w:val="00FA1227"/>
    <w:rsid w:val="00FC658B"/>
    <w:rsid w:val="2DE5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8E8A31"/>
  <w15:docId w15:val="{91C81670-8308-4AD6-9D2C-A7C163E9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  <w:lang w:val="zh-CN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page number"/>
    <w:basedOn w:val="a0"/>
  </w:style>
  <w:style w:type="character" w:styleId="ae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link w:val="a9"/>
    <w:uiPriority w:val="99"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rPr>
      <w:kern w:val="2"/>
      <w:sz w:val="18"/>
      <w:szCs w:val="18"/>
    </w:rPr>
  </w:style>
  <w:style w:type="character" w:customStyle="1" w:styleId="a6">
    <w:name w:val="批注框文本 字符"/>
    <w:link w:val="a5"/>
    <w:uiPriority w:val="99"/>
    <w:semiHidden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WORK\2016&#24180;&#20013;&#22830;&#39044;&#31639;&#31995;&#32479;\&#27169;&#26495;\&#20108;&#32423;&#39033;&#30446;&#30003;&#25253;&#20070;&#65288;2&#31295;&#65289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CF89AF-8810-4FFA-B321-D45BCE0DA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二级项目申报书（2稿）</Template>
  <TotalTime>20</TotalTime>
  <Pages>5</Pages>
  <Words>95</Words>
  <Characters>548</Characters>
  <Application>Microsoft Office Word</Application>
  <DocSecurity>0</DocSecurity>
  <Lines>4</Lines>
  <Paragraphs>1</Paragraphs>
  <ScaleCrop>false</ScaleCrop>
  <Company>xc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项目申报书（甲）</dc:title>
  <dc:creator>thinkpad</dc:creator>
  <cp:lastModifiedBy>张娟娟</cp:lastModifiedBy>
  <cp:revision>17</cp:revision>
  <cp:lastPrinted>2019-06-19T02:55:00Z</cp:lastPrinted>
  <dcterms:created xsi:type="dcterms:W3CDTF">2022-06-16T16:36:00Z</dcterms:created>
  <dcterms:modified xsi:type="dcterms:W3CDTF">2025-04-16T03:45:00Z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